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0F5C1" w14:textId="678E51BD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DUFFELD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68-9)</w:t>
      </w:r>
    </w:p>
    <w:p w14:paraId="7AE0DEA0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1FC9A786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2C7BDA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80834" w14:textId="149CF7EE" w:rsidR="00201EF4" w:rsidRPr="0009310B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1468-9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3A7F7A99" w14:textId="77777777" w:rsidR="00201EF4" w:rsidRDefault="00201EF4" w:rsidP="00201EF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478F12E7" w14:textId="2A7E9319" w:rsidR="00201EF4" w:rsidRDefault="00201EF4" w:rsidP="00201EF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</w:t>
      </w:r>
      <w:r w:rsidR="00CB318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23952C4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91121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2F65A" w14:textId="77777777" w:rsidR="00201EF4" w:rsidRDefault="00201EF4" w:rsidP="00201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7078D396" w14:textId="6131D2F4" w:rsidR="00BA00AB" w:rsidRPr="00201E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01E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DFDBD" w14:textId="77777777" w:rsidR="00201EF4" w:rsidRDefault="00201EF4" w:rsidP="009139A6">
      <w:r>
        <w:separator/>
      </w:r>
    </w:p>
  </w:endnote>
  <w:endnote w:type="continuationSeparator" w:id="0">
    <w:p w14:paraId="53B18010" w14:textId="77777777" w:rsidR="00201EF4" w:rsidRDefault="00201E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3C7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625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52A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A0658" w14:textId="77777777" w:rsidR="00201EF4" w:rsidRDefault="00201EF4" w:rsidP="009139A6">
      <w:r>
        <w:separator/>
      </w:r>
    </w:p>
  </w:footnote>
  <w:footnote w:type="continuationSeparator" w:id="0">
    <w:p w14:paraId="20E83148" w14:textId="77777777" w:rsidR="00201EF4" w:rsidRDefault="00201E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5DB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8C4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80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F4"/>
    <w:rsid w:val="000666E0"/>
    <w:rsid w:val="00201EF4"/>
    <w:rsid w:val="002510B7"/>
    <w:rsid w:val="005C130B"/>
    <w:rsid w:val="00826F5C"/>
    <w:rsid w:val="009139A6"/>
    <w:rsid w:val="009448BB"/>
    <w:rsid w:val="00A3176C"/>
    <w:rsid w:val="00BA00AB"/>
    <w:rsid w:val="00CB318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F7107"/>
  <w15:chartTrackingRefBased/>
  <w15:docId w15:val="{F4F4D34B-08F6-4B4D-8FDA-6EAF721B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2021-04-06T08:23:00Z</dcterms:created>
  <dcterms:modified xsi:type="dcterms:W3CDTF">2021-04-06T08:26:00Z</dcterms:modified>
</cp:coreProperties>
</file>